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65A2" w:rsidRDefault="009F65A2" w:rsidP="009F65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Roger BOTELD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fl.1468)</w:t>
      </w:r>
    </w:p>
    <w:p w:rsidR="009F65A2" w:rsidRDefault="000C51C0" w:rsidP="009F65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Wacton</w:t>
      </w:r>
      <w:proofErr w:type="spellEnd"/>
      <w:r>
        <w:rPr>
          <w:rFonts w:ascii="Times New Roman" w:hAnsi="Times New Roman" w:cs="Times New Roman"/>
          <w:sz w:val="24"/>
          <w:szCs w:val="24"/>
        </w:rPr>
        <w:t>, Norfolk.</w:t>
      </w:r>
      <w:bookmarkStart w:id="0" w:name="_GoBack"/>
      <w:bookmarkEnd w:id="0"/>
    </w:p>
    <w:p w:rsidR="009F65A2" w:rsidRDefault="009F65A2" w:rsidP="009F65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F65A2" w:rsidRDefault="009F65A2" w:rsidP="009F65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F65A2" w:rsidRDefault="009F65A2" w:rsidP="009F65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Mar.1468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Joan </w:t>
      </w:r>
      <w:proofErr w:type="spellStart"/>
      <w:r>
        <w:rPr>
          <w:rFonts w:ascii="Times New Roman" w:hAnsi="Times New Roman" w:cs="Times New Roman"/>
          <w:sz w:val="24"/>
          <w:szCs w:val="24"/>
        </w:rPr>
        <w:t>Goodwyn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Hackford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wished to marry, but since they </w:t>
      </w:r>
    </w:p>
    <w:p w:rsidR="009F65A2" w:rsidRDefault="009F65A2" w:rsidP="009F65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were related in the fourth degree of consanguinity, and knowing of the </w:t>
      </w:r>
    </w:p>
    <w:p w:rsidR="009F65A2" w:rsidRDefault="009F65A2" w:rsidP="009F65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impediment, they had fornicated several times, they sought absolution from</w:t>
      </w:r>
    </w:p>
    <w:p w:rsidR="009F65A2" w:rsidRDefault="009F65A2" w:rsidP="009F65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incest and a dispensation to marry with legitimation of future issue.</w:t>
      </w:r>
    </w:p>
    <w:p w:rsidR="009F65A2" w:rsidRDefault="009F65A2" w:rsidP="009F65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Approved.</w:t>
      </w:r>
    </w:p>
    <w:p w:rsidR="009F65A2" w:rsidRDefault="009F65A2" w:rsidP="009F65A2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(“Supplications from England and Wales in the Registers of the Apostolic Penitentiary, 1410-1503”, volume II 1464-1492 p.13)</w:t>
      </w:r>
    </w:p>
    <w:p w:rsidR="009F65A2" w:rsidRDefault="009F65A2" w:rsidP="009F65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F65A2" w:rsidRDefault="009F65A2" w:rsidP="009F65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F65A2" w:rsidRDefault="009F65A2" w:rsidP="009F65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65A2" w:rsidRDefault="009F65A2" w:rsidP="00564E3C">
      <w:pPr>
        <w:spacing w:after="0" w:line="240" w:lineRule="auto"/>
      </w:pPr>
      <w:r>
        <w:separator/>
      </w:r>
    </w:p>
  </w:endnote>
  <w:endnote w:type="continuationSeparator" w:id="0">
    <w:p w:rsidR="009F65A2" w:rsidRDefault="009F65A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>yright 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C51C0">
      <w:rPr>
        <w:rFonts w:ascii="Times New Roman" w:hAnsi="Times New Roman" w:cs="Times New Roman"/>
        <w:noProof/>
        <w:sz w:val="24"/>
        <w:szCs w:val="24"/>
      </w:rPr>
      <w:t>14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65A2" w:rsidRDefault="009F65A2" w:rsidP="00564E3C">
      <w:pPr>
        <w:spacing w:after="0" w:line="240" w:lineRule="auto"/>
      </w:pPr>
      <w:r>
        <w:separator/>
      </w:r>
    </w:p>
  </w:footnote>
  <w:footnote w:type="continuationSeparator" w:id="0">
    <w:p w:rsidR="009F65A2" w:rsidRDefault="009F65A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5A2"/>
    <w:rsid w:val="000C51C0"/>
    <w:rsid w:val="00372DC6"/>
    <w:rsid w:val="00564E3C"/>
    <w:rsid w:val="0064591D"/>
    <w:rsid w:val="009F65A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BC802D"/>
  <w15:chartTrackingRefBased/>
  <w15:docId w15:val="{824E7DEF-8459-4BDC-B462-3315B3D54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2016-01-14T20:27:00Z</dcterms:created>
  <dcterms:modified xsi:type="dcterms:W3CDTF">2016-01-14T20:34:00Z</dcterms:modified>
</cp:coreProperties>
</file>